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F9117" w14:textId="77777777" w:rsidR="00325BE3" w:rsidRDefault="00325BE3" w:rsidP="00325B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RUSSELL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fl.1420)</w:t>
      </w:r>
    </w:p>
    <w:p w14:paraId="3CCDE244" w14:textId="77777777" w:rsidR="00325BE3" w:rsidRDefault="00325BE3" w:rsidP="00325B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Ironmonger.</w:t>
      </w:r>
    </w:p>
    <w:p w14:paraId="416E2C69" w14:textId="77777777" w:rsidR="00325BE3" w:rsidRDefault="00325BE3" w:rsidP="00325BE3">
      <w:pPr>
        <w:pStyle w:val="NoSpacing"/>
        <w:rPr>
          <w:rFonts w:cs="Times New Roman"/>
          <w:szCs w:val="24"/>
        </w:rPr>
      </w:pPr>
    </w:p>
    <w:p w14:paraId="3AAA8C97" w14:textId="77777777" w:rsidR="00325BE3" w:rsidRDefault="00325BE3" w:rsidP="00325BE3">
      <w:pPr>
        <w:pStyle w:val="NoSpacing"/>
        <w:tabs>
          <w:tab w:val="left" w:pos="1390"/>
        </w:tabs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p w14:paraId="3BE04B88" w14:textId="77777777" w:rsidR="00325BE3" w:rsidRDefault="00325BE3" w:rsidP="00325B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He made a plaint of debt against Richard </w:t>
      </w:r>
      <w:proofErr w:type="spellStart"/>
      <w:r>
        <w:rPr>
          <w:rFonts w:cs="Times New Roman"/>
          <w:szCs w:val="24"/>
        </w:rPr>
        <w:t>Brasyer</w:t>
      </w:r>
      <w:proofErr w:type="spellEnd"/>
      <w:r>
        <w:rPr>
          <w:rFonts w:cs="Times New Roman"/>
          <w:szCs w:val="24"/>
        </w:rPr>
        <w:t xml:space="preserve"> of Tewkesbury,</w:t>
      </w:r>
    </w:p>
    <w:p w14:paraId="26BE6F9B" w14:textId="77777777" w:rsidR="00325BE3" w:rsidRDefault="00325BE3" w:rsidP="00325B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brasier(q.v.).</w:t>
      </w:r>
    </w:p>
    <w:p w14:paraId="72CC66EC" w14:textId="77777777" w:rsidR="00325BE3" w:rsidRDefault="00325BE3" w:rsidP="00325B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26954EDE" w14:textId="77777777" w:rsidR="00325BE3" w:rsidRDefault="00325BE3" w:rsidP="00325BE3">
      <w:pPr>
        <w:pStyle w:val="NoSpacing"/>
        <w:rPr>
          <w:rFonts w:cs="Times New Roman"/>
          <w:szCs w:val="24"/>
        </w:rPr>
      </w:pPr>
    </w:p>
    <w:p w14:paraId="48FF5A1D" w14:textId="77777777" w:rsidR="00325BE3" w:rsidRDefault="00325BE3" w:rsidP="00325BE3">
      <w:pPr>
        <w:pStyle w:val="NoSpacing"/>
        <w:rPr>
          <w:rFonts w:cs="Times New Roman"/>
          <w:szCs w:val="24"/>
        </w:rPr>
      </w:pPr>
    </w:p>
    <w:p w14:paraId="0730DE9C" w14:textId="77777777" w:rsidR="00325BE3" w:rsidRDefault="00325BE3" w:rsidP="00325B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June 2023</w:t>
      </w:r>
    </w:p>
    <w:p w14:paraId="362DC4B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6F7AD" w14:textId="77777777" w:rsidR="00325BE3" w:rsidRDefault="00325BE3" w:rsidP="009139A6">
      <w:r>
        <w:separator/>
      </w:r>
    </w:p>
  </w:endnote>
  <w:endnote w:type="continuationSeparator" w:id="0">
    <w:p w14:paraId="18190B82" w14:textId="77777777" w:rsidR="00325BE3" w:rsidRDefault="00325B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056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153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ABE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14C7F" w14:textId="77777777" w:rsidR="00325BE3" w:rsidRDefault="00325BE3" w:rsidP="009139A6">
      <w:r>
        <w:separator/>
      </w:r>
    </w:p>
  </w:footnote>
  <w:footnote w:type="continuationSeparator" w:id="0">
    <w:p w14:paraId="1B176092" w14:textId="77777777" w:rsidR="00325BE3" w:rsidRDefault="00325B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0C8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F8A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041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BE3"/>
    <w:rsid w:val="000666E0"/>
    <w:rsid w:val="002510B7"/>
    <w:rsid w:val="00325BE3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00BE"/>
  <w15:chartTrackingRefBased/>
  <w15:docId w15:val="{13E8D46B-BDD6-4608-990C-FAB3238E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25B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2023-07-04T10:22:00Z</dcterms:created>
  <dcterms:modified xsi:type="dcterms:W3CDTF">2023-07-04T10:23:00Z</dcterms:modified>
</cp:coreProperties>
</file>